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8E7FA" w14:textId="1E644A3E" w:rsidR="00505FE4" w:rsidRPr="00133CB5" w:rsidRDefault="00505FE4" w:rsidP="00A4490B">
      <w:pPr>
        <w:pStyle w:val="Tytu"/>
        <w:ind w:right="707"/>
        <w:jc w:val="left"/>
        <w:rPr>
          <w:szCs w:val="24"/>
        </w:rPr>
      </w:pPr>
    </w:p>
    <w:p w14:paraId="7F685F19" w14:textId="77777777" w:rsidR="00505FE4" w:rsidRPr="00133CB5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133CB5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8625BA" w:rsidRPr="00133CB5" w14:paraId="63825A18" w14:textId="77777777" w:rsidTr="00BE1FC6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621536E5" w14:textId="77777777" w:rsidR="008625BA" w:rsidRPr="00133CB5" w:rsidRDefault="008625BA" w:rsidP="008625BA">
            <w:pPr>
              <w:ind w:left="113" w:right="113"/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5897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Nazwa modułu (bloku przedmiotów): </w:t>
            </w:r>
          </w:p>
          <w:p w14:paraId="62E7CFEC" w14:textId="6A827EFB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PRACA DYPLOMOWA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2207DAD" w14:textId="76D7DAB3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Kod modułu: M28</w:t>
            </w:r>
          </w:p>
        </w:tc>
      </w:tr>
      <w:tr w:rsidR="008625BA" w:rsidRPr="00133CB5" w14:paraId="4A401F5B" w14:textId="77777777" w:rsidTr="00BE1FC6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C73B7D" w14:textId="77777777" w:rsidR="008625BA" w:rsidRPr="00133CB5" w:rsidRDefault="008625BA" w:rsidP="008625BA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EA54" w14:textId="77777777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Nazwa przedmiotu: </w:t>
            </w:r>
          </w:p>
          <w:p w14:paraId="440966B2" w14:textId="2F438889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Seminarium i pracownia dyplomowa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7B58871" w14:textId="5785F4F5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Kod przedmiotu: M28-1</w:t>
            </w:r>
          </w:p>
        </w:tc>
      </w:tr>
      <w:tr w:rsidR="00505FE4" w:rsidRPr="00133CB5" w14:paraId="71E3187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FFCAC4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12797A" w14:textId="77777777" w:rsidR="00505FE4" w:rsidRPr="00133CB5" w:rsidRDefault="00505FE4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Nazwa jednostki organizacyjnej prowadzącej przedmiot / moduł:</w:t>
            </w:r>
          </w:p>
          <w:p w14:paraId="67CB009B" w14:textId="77777777" w:rsidR="00505FE4" w:rsidRPr="00133CB5" w:rsidRDefault="00A0655B" w:rsidP="00F77DC4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133CB5" w14:paraId="2003D72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02F7FFA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4D6A5F" w14:textId="77777777" w:rsidR="00505FE4" w:rsidRPr="00133CB5" w:rsidRDefault="00505FE4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Nazwa kierunku:</w:t>
            </w:r>
          </w:p>
          <w:p w14:paraId="19F67C1B" w14:textId="3C180964" w:rsidR="00505FE4" w:rsidRPr="00133CB5" w:rsidRDefault="008625BA" w:rsidP="00F77DC4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133CB5" w14:paraId="471C90B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0ACC2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D068EA" w14:textId="77777777" w:rsidR="00505FE4" w:rsidRPr="00133CB5" w:rsidRDefault="00505FE4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Nazwa specjalności:</w:t>
            </w:r>
            <w:r w:rsidR="00A0655B" w:rsidRPr="00133CB5">
              <w:rPr>
                <w:sz w:val="24"/>
                <w:szCs w:val="24"/>
              </w:rPr>
              <w:t xml:space="preserve"> /niewłaściwe skasować/</w:t>
            </w:r>
          </w:p>
          <w:p w14:paraId="6F55BC0F" w14:textId="77777777" w:rsidR="00505FE4" w:rsidRPr="00133CB5" w:rsidRDefault="00A0655B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Administracja systemów i sieci komputerowych</w:t>
            </w:r>
            <w:r w:rsidRPr="00133CB5">
              <w:rPr>
                <w:sz w:val="24"/>
                <w:szCs w:val="24"/>
              </w:rPr>
              <w:br/>
              <w:t>Projektowanie baz danych i oprogramowanie użytkowe</w:t>
            </w:r>
            <w:r w:rsidRPr="00133CB5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8625BA" w:rsidRPr="00133CB5" w14:paraId="7F6B2A3B" w14:textId="77777777" w:rsidTr="008D42A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E9CE9F" w14:textId="77777777" w:rsidR="008625BA" w:rsidRPr="00133CB5" w:rsidRDefault="008625BA" w:rsidP="008625B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1C9C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Forma studiów:</w:t>
            </w:r>
          </w:p>
          <w:p w14:paraId="4407258A" w14:textId="25E16145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4A50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Profil kształcenia:</w:t>
            </w:r>
          </w:p>
          <w:p w14:paraId="3DA75F7D" w14:textId="5FF8CC62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77CD0D1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Poziom kształcenia:</w:t>
            </w:r>
          </w:p>
          <w:p w14:paraId="590712DA" w14:textId="1A63C4D5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STUDIA I STOPNIA</w:t>
            </w:r>
          </w:p>
        </w:tc>
      </w:tr>
      <w:tr w:rsidR="008625BA" w:rsidRPr="00133CB5" w14:paraId="404ABA0E" w14:textId="77777777" w:rsidTr="008D42A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400EFF" w14:textId="77777777" w:rsidR="008625BA" w:rsidRPr="00133CB5" w:rsidRDefault="008625BA" w:rsidP="008625BA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F03B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Rok / semestr: </w:t>
            </w:r>
          </w:p>
          <w:p w14:paraId="74A7283F" w14:textId="3A46BA89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EEF7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Status przedmiotu /modułu:</w:t>
            </w:r>
          </w:p>
          <w:p w14:paraId="1FEEABA8" w14:textId="28D24CD4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DA255A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Język przedmiotu / modułu:</w:t>
            </w:r>
          </w:p>
          <w:p w14:paraId="72C31006" w14:textId="19D7BA5A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133CB5" w14:paraId="7599BED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D078F1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5E77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  <w:p w14:paraId="0280B574" w14:textId="77777777" w:rsidR="00505FE4" w:rsidRPr="00133CB5" w:rsidRDefault="00505FE4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DBCA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9425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5664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BF30C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0075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0764DF7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inne </w:t>
            </w:r>
            <w:r w:rsidRPr="00133CB5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133CB5" w14:paraId="6079EF5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3A39B6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C4B03E" w14:textId="77777777" w:rsidR="00505FE4" w:rsidRPr="00133CB5" w:rsidRDefault="00505FE4" w:rsidP="00F77DC4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A0C0B" w14:textId="77777777" w:rsidR="00505FE4" w:rsidRPr="00133CB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CF3D1" w14:textId="77777777" w:rsidR="00505FE4" w:rsidRPr="00133CB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2491A" w14:textId="77777777" w:rsidR="00505FE4" w:rsidRPr="00133CB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FB62C8" w14:textId="2A5E8FAF" w:rsidR="00505FE4" w:rsidRPr="00133CB5" w:rsidRDefault="008625BA" w:rsidP="00F77DC4">
            <w:pPr>
              <w:jc w:val="center"/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961B4" w14:textId="09D2439B" w:rsidR="00505FE4" w:rsidRPr="00133CB5" w:rsidRDefault="008625BA" w:rsidP="00F77DC4">
            <w:pPr>
              <w:jc w:val="center"/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F6286E" w14:textId="77777777" w:rsidR="00505FE4" w:rsidRPr="00133CB5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0DF74E2" w14:textId="77777777" w:rsidR="00505FE4" w:rsidRPr="00133CB5" w:rsidRDefault="00505FE4" w:rsidP="00505FE4">
      <w:pPr>
        <w:rPr>
          <w:sz w:val="24"/>
          <w:szCs w:val="24"/>
        </w:rPr>
      </w:pPr>
    </w:p>
    <w:p w14:paraId="5793D63F" w14:textId="77777777" w:rsidR="00505FE4" w:rsidRPr="00133CB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8625BA" w:rsidRPr="00133CB5" w14:paraId="28DFFFE6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080D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Koordynator przedmiotu / modułu</w:t>
            </w:r>
            <w:r w:rsidRPr="00133CB5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BA68" w14:textId="043B8248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 xml:space="preserve">dr hab. inż. Maciej Czyżak, prof. </w:t>
            </w:r>
            <w:r w:rsidRPr="00133CB5">
              <w:rPr>
                <w:b/>
                <w:sz w:val="24"/>
                <w:szCs w:val="24"/>
              </w:rPr>
              <w:t>uczelni</w:t>
            </w:r>
            <w:r w:rsidRPr="00133CB5">
              <w:rPr>
                <w:b/>
                <w:sz w:val="24"/>
                <w:szCs w:val="24"/>
              </w:rPr>
              <w:t>, starsi wykładowcy będący opiekunami prac dyplomowych</w:t>
            </w:r>
          </w:p>
        </w:tc>
      </w:tr>
      <w:tr w:rsidR="008625BA" w:rsidRPr="00133CB5" w14:paraId="72C94104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E569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Prowadzący zajęcia</w:t>
            </w:r>
            <w:r w:rsidRPr="00133CB5">
              <w:t>*</w:t>
            </w:r>
          </w:p>
          <w:p w14:paraId="3735B23B" w14:textId="77777777" w:rsidR="008625BA" w:rsidRPr="00133CB5" w:rsidRDefault="008625BA" w:rsidP="008625BA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03470B" w14:textId="018ACA15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 xml:space="preserve">Profesor </w:t>
            </w:r>
            <w:r w:rsidRPr="00133CB5">
              <w:rPr>
                <w:b/>
                <w:sz w:val="24"/>
                <w:szCs w:val="24"/>
              </w:rPr>
              <w:t>uczelni</w:t>
            </w:r>
            <w:r w:rsidRPr="00133CB5">
              <w:rPr>
                <w:b/>
                <w:sz w:val="24"/>
                <w:szCs w:val="24"/>
              </w:rPr>
              <w:t xml:space="preserve"> lub opiekun pracy dyplomowej</w:t>
            </w:r>
          </w:p>
        </w:tc>
      </w:tr>
      <w:tr w:rsidR="008625BA" w:rsidRPr="00133CB5" w14:paraId="5CEAB71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365B" w14:textId="77777777" w:rsidR="008625BA" w:rsidRPr="00133CB5" w:rsidRDefault="008625BA" w:rsidP="008625BA">
            <w:pPr>
              <w:spacing w:before="120" w:after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9CA43" w14:textId="77777777" w:rsidR="008625BA" w:rsidRPr="00133CB5" w:rsidRDefault="008625BA" w:rsidP="008625BA">
            <w:pPr>
              <w:pStyle w:val="Tekstpodstawowywcity21"/>
              <w:snapToGrid w:val="0"/>
              <w:spacing w:after="0" w:line="240" w:lineRule="auto"/>
              <w:ind w:left="27"/>
            </w:pPr>
            <w:r w:rsidRPr="00133CB5">
              <w:t>Przekazanie wiedzy na temat zasad pisania pracy, dokumentowania wyników eksperymentów, odwoływania się do literatury itp., sposobów prezentowania wyników pracy, sposobów i formy udziału w publicznej dyskusji, sposobu opisu problemów technicznych, zasad wykonywania dokumentacji technicznej, planowania i opracowywania wyników badań.</w:t>
            </w:r>
          </w:p>
          <w:p w14:paraId="27C21D4C" w14:textId="096148BB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t>Nadzorowanie realizacji pracy dyplomowej. Pomoc metodyczna w realizacji części teoretycznej pracy dyplomowej i w dokumentacji bibliograficznej materiałów użytych do realizacji tematu.</w:t>
            </w:r>
          </w:p>
        </w:tc>
      </w:tr>
      <w:tr w:rsidR="00505FE4" w:rsidRPr="00133CB5" w14:paraId="6279BA4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7EB5F6" w14:textId="77777777" w:rsidR="00505FE4" w:rsidRPr="00133CB5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177895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</w:tr>
    </w:tbl>
    <w:p w14:paraId="72EC20F0" w14:textId="77777777" w:rsidR="00505FE4" w:rsidRPr="00133CB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33CB5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67B88DA6" w14:textId="77777777" w:rsidR="00505FE4" w:rsidRPr="00133CB5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33CB5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2E1EF9E4" w14:textId="77777777" w:rsidR="00505FE4" w:rsidRPr="00133CB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133CB5" w14:paraId="4C000015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5655879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133CB5" w14:paraId="19290CC3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1015A6" w14:textId="77777777" w:rsidR="00505FE4" w:rsidRPr="00133CB5" w:rsidRDefault="00505FE4" w:rsidP="00F77DC4">
            <w:pPr>
              <w:rPr>
                <w:sz w:val="22"/>
                <w:szCs w:val="22"/>
              </w:rPr>
            </w:pPr>
            <w:r w:rsidRPr="00133CB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1B49FB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4F229BA" w14:textId="77777777" w:rsidR="00505FE4" w:rsidRPr="00133CB5" w:rsidRDefault="00505FE4" w:rsidP="00F77DC4">
            <w:pPr>
              <w:jc w:val="center"/>
              <w:rPr>
                <w:sz w:val="22"/>
                <w:szCs w:val="22"/>
              </w:rPr>
            </w:pPr>
            <w:r w:rsidRPr="00133CB5">
              <w:rPr>
                <w:sz w:val="22"/>
                <w:szCs w:val="22"/>
              </w:rPr>
              <w:t xml:space="preserve">Kod kierunkowego efektu </w:t>
            </w:r>
          </w:p>
          <w:p w14:paraId="6937B509" w14:textId="77777777" w:rsidR="00505FE4" w:rsidRPr="00133CB5" w:rsidRDefault="00505FE4" w:rsidP="00F77DC4">
            <w:pPr>
              <w:jc w:val="center"/>
              <w:rPr>
                <w:sz w:val="22"/>
                <w:szCs w:val="22"/>
              </w:rPr>
            </w:pPr>
            <w:r w:rsidRPr="00133CB5">
              <w:rPr>
                <w:sz w:val="22"/>
                <w:szCs w:val="22"/>
              </w:rPr>
              <w:t>uczenia się</w:t>
            </w:r>
          </w:p>
        </w:tc>
      </w:tr>
      <w:tr w:rsidR="008625BA" w:rsidRPr="00133CB5" w14:paraId="5B2FA5F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5D4B" w14:textId="3B39E3C6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96F8E3" w14:textId="36E3E578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t>Ma wiedzę na temat sposobu realizacji dyplomowego zadania inżynierskiego z dziedziny informatyki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6EB75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K_W05, K_W06</w:t>
            </w:r>
          </w:p>
          <w:p w14:paraId="12D6F2DC" w14:textId="38E3D08E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K_W16</w:t>
            </w:r>
          </w:p>
        </w:tc>
      </w:tr>
      <w:tr w:rsidR="008625BA" w:rsidRPr="00133CB5" w14:paraId="5FE33D8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7F25" w14:textId="16C4A464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6091CC" w14:textId="10E34AC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Zna wieloaspektowe skutki działań podejmowanych w ramach pracy dyplomowej i rezultatu finalnego, a szczególnie oddziaływanie na środowisko zewnętrzne. Ma świadomość odpowiedzialności zawodowej związanej z systemami informatycznymi.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C61368" w14:textId="7AB85B7A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K_W17</w:t>
            </w:r>
          </w:p>
        </w:tc>
      </w:tr>
      <w:tr w:rsidR="008625BA" w:rsidRPr="00133CB5" w14:paraId="3FAE2AE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EEC2" w14:textId="0D9A5773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C36157" w14:textId="7519A1A1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t>Wie co to jest plagiat i zna konsekwencje prawa autorskiego.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7A30C7" w14:textId="735A88EF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K_W18</w:t>
            </w:r>
          </w:p>
        </w:tc>
      </w:tr>
      <w:tr w:rsidR="008625BA" w:rsidRPr="00133CB5" w14:paraId="09D0B02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5C8D" w14:textId="1D86069F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DB3A07" w14:textId="39B8BAEF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Definiuje i analizuje dziedzinę problemu, która jest przedmiotem jego pracy dyplomowej. Planuje, projektuje rozwiązanie możliwe do implementacji na miarę swoich umiejętności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82D00" w14:textId="77777777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K_U02</w:t>
            </w:r>
          </w:p>
          <w:p w14:paraId="6C4E1035" w14:textId="2C135276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K_U12</w:t>
            </w:r>
          </w:p>
        </w:tc>
      </w:tr>
      <w:tr w:rsidR="008625BA" w:rsidRPr="00133CB5" w14:paraId="0795FBF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750D" w14:textId="7C4F3D46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5145FE" w14:textId="06EEA06B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Pozyskuje, użyteczne z perspektywy pracy dyplomowej, informacje z różnych wiarygodnych źródeł także w języku angielskim. Buduje bibliografię pracy.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CD143" w14:textId="77777777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K_U01</w:t>
            </w:r>
          </w:p>
          <w:p w14:paraId="13F70C0D" w14:textId="3444A725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K_U05</w:t>
            </w:r>
          </w:p>
        </w:tc>
      </w:tr>
      <w:tr w:rsidR="008625BA" w:rsidRPr="00133CB5" w14:paraId="2E68CBC9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9AEF" w14:textId="48CD0BEF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7498FD" w14:textId="7D4FB353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Rozpoznaje, dobiera, instaluje, opanowuje środowisko wytwórcze technologii adekwatnej do realizacji wybranego tematu pracy dyplomowej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F7FBE" w14:textId="77777777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K_U05</w:t>
            </w:r>
          </w:p>
          <w:p w14:paraId="02F4A153" w14:textId="77777777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K_U06, K_U08</w:t>
            </w:r>
          </w:p>
          <w:p w14:paraId="501E1DC4" w14:textId="7DDDA605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K_U12, K_U13</w:t>
            </w:r>
          </w:p>
        </w:tc>
      </w:tr>
      <w:tr w:rsidR="008625BA" w:rsidRPr="00133CB5" w14:paraId="567A84A6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A0DC" w14:textId="3B3708DA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4DCC4D" w14:textId="495B677D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Implementuje częściowo lub całkowicie zaprojektowane rozwiązanie,  stosując  normy i standardy oraz zasady ergonomii i bezpieczeństwa stosowane w informatyce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E0D83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K_U02, K_U10</w:t>
            </w:r>
          </w:p>
          <w:p w14:paraId="14793209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K_U11, K_U12</w:t>
            </w:r>
          </w:p>
          <w:p w14:paraId="35A3582D" w14:textId="088135C6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K_U22, K_U24</w:t>
            </w:r>
          </w:p>
        </w:tc>
      </w:tr>
      <w:tr w:rsidR="008625BA" w:rsidRPr="00133CB5" w14:paraId="2BA5C71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A707" w14:textId="5FF8B0BD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F77F66" w14:textId="62A12B42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Tworzy dokumentację techniczną merytorycznie związaną z tematem pracy dyplomowej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F4D4F" w14:textId="5C0572B1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K_U03</w:t>
            </w:r>
          </w:p>
        </w:tc>
      </w:tr>
      <w:tr w:rsidR="008625BA" w:rsidRPr="00133CB5" w14:paraId="0395B5C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71DA" w14:textId="580DE9D5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668525" w14:textId="28D0820C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Prezentuje publicznie efekty swojej pracy, staje w obronie swojej koncepcji rozwiązania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ECB2F" w14:textId="6219CEE3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K_U04</w:t>
            </w:r>
          </w:p>
        </w:tc>
      </w:tr>
      <w:tr w:rsidR="008625BA" w:rsidRPr="00133CB5" w14:paraId="62500EBD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2428" w14:textId="1322D414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89F1C3" w14:textId="3A2EAF2D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Prezentuje wiedzę lub problem informatyczny z wykorzystaniem systemów multimedialnych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CC0DE" w14:textId="2C0315C2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K_U04</w:t>
            </w:r>
          </w:p>
        </w:tc>
      </w:tr>
      <w:tr w:rsidR="008625BA" w:rsidRPr="00133CB5" w14:paraId="7C17579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5FDF" w14:textId="0D66871A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34C77A" w14:textId="315998D5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Rozumie konieczność uzupełniania wiedzy ze względu na tempo zmian w dziedzinie informatyki, oraz konieczność nabywania nowych umiejętności tak, aby zrealizować pracę dyplomową  w  możliwie najnowszej technologii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D56884" w14:textId="5548F98C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K_U06</w:t>
            </w:r>
          </w:p>
        </w:tc>
      </w:tr>
      <w:tr w:rsidR="008625BA" w:rsidRPr="00133CB5" w14:paraId="4E3A808F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3AE7" w14:textId="6B9A455A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627395" w14:textId="18637134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Wykorzystuje możliwości ciągłego dokształcania się w zakresie rozwijających się systemów informatycznych, w tym  filmy i materiały kursów o masowym dostępie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8CF6D" w14:textId="39FA93C2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color w:val="000000"/>
                <w:sz w:val="24"/>
                <w:szCs w:val="24"/>
              </w:rPr>
              <w:t>K_U06</w:t>
            </w:r>
          </w:p>
        </w:tc>
      </w:tr>
      <w:tr w:rsidR="008625BA" w:rsidRPr="00133CB5" w14:paraId="6EA1AF6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21C5" w14:textId="7779CBC0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4948A0" w14:textId="168A80C2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Przestrzega zasad etyki zawodowej, w szczególności poszanowania praw autorskich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73F599" w14:textId="5A7A5DA1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K_K03</w:t>
            </w:r>
          </w:p>
        </w:tc>
      </w:tr>
      <w:tr w:rsidR="008625BA" w:rsidRPr="00133CB5" w14:paraId="47B365A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941A" w14:textId="2366CA73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887E30" w14:textId="397152E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Prezentuje publicznie efekty swojej pracy w sposób zrozumiały także dla ludzi spoza branży IT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DE1FC" w14:textId="4B863971" w:rsidR="008625BA" w:rsidRPr="00133CB5" w:rsidRDefault="008625BA" w:rsidP="008625BA">
            <w:pPr>
              <w:jc w:val="center"/>
              <w:rPr>
                <w:color w:val="000000"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K_K04; K_K06</w:t>
            </w:r>
          </w:p>
        </w:tc>
      </w:tr>
      <w:tr w:rsidR="00505FE4" w:rsidRPr="00133CB5" w14:paraId="287DAEB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562C072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133CB5" w14:paraId="6D783EA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8A50330" w14:textId="77777777" w:rsidR="00505FE4" w:rsidRPr="00133CB5" w:rsidRDefault="00505FE4" w:rsidP="00F77DC4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133CB5" w14:paraId="32B3660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093E9A" w14:textId="77777777" w:rsidR="00505FE4" w:rsidRPr="00133CB5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133CB5" w14:paraId="2E90BEC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75CCF7D" w14:textId="77777777" w:rsidR="00505FE4" w:rsidRPr="00133CB5" w:rsidRDefault="00505FE4" w:rsidP="00F77DC4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133CB5" w14:paraId="2A70E8E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1F4E139" w14:textId="77777777" w:rsidR="00505FE4" w:rsidRPr="00133CB5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133CB5" w14:paraId="49EFA17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8A3AB4E" w14:textId="77777777" w:rsidR="00505FE4" w:rsidRPr="00133CB5" w:rsidRDefault="00505FE4" w:rsidP="00F77DC4">
            <w:pPr>
              <w:pStyle w:val="Nagwek1"/>
              <w:rPr>
                <w:szCs w:val="24"/>
              </w:rPr>
            </w:pPr>
            <w:r w:rsidRPr="00133CB5">
              <w:rPr>
                <w:szCs w:val="24"/>
              </w:rPr>
              <w:t>Laboratorium</w:t>
            </w:r>
          </w:p>
        </w:tc>
      </w:tr>
      <w:tr w:rsidR="00505FE4" w:rsidRPr="00133CB5" w14:paraId="0E24FF7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11E258" w14:textId="77777777" w:rsidR="00505FE4" w:rsidRPr="00133CB5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133CB5" w14:paraId="3377E06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C696C98" w14:textId="77777777" w:rsidR="00505FE4" w:rsidRPr="00133CB5" w:rsidRDefault="00505FE4" w:rsidP="00F77DC4">
            <w:pPr>
              <w:pStyle w:val="Nagwek1"/>
              <w:rPr>
                <w:szCs w:val="24"/>
              </w:rPr>
            </w:pPr>
            <w:r w:rsidRPr="00133CB5">
              <w:rPr>
                <w:szCs w:val="24"/>
              </w:rPr>
              <w:t>Projekt</w:t>
            </w:r>
          </w:p>
        </w:tc>
      </w:tr>
      <w:tr w:rsidR="008625BA" w:rsidRPr="00133CB5" w14:paraId="58B6CDBB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722C367" w14:textId="77777777" w:rsidR="008625BA" w:rsidRPr="00133CB5" w:rsidRDefault="008625BA" w:rsidP="008625BA">
            <w:pPr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Zakres projektu wykonywanego w ramach pracowni dyplomowej zawiera:</w:t>
            </w:r>
          </w:p>
          <w:p w14:paraId="3BAF3FE1" w14:textId="77777777" w:rsidR="008625BA" w:rsidRPr="00133CB5" w:rsidRDefault="008625BA" w:rsidP="008625BA">
            <w:pPr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badania i przegląd literatury dotyczącej tematu pracy dyplomowej,</w:t>
            </w:r>
          </w:p>
          <w:p w14:paraId="4D325F13" w14:textId="77777777" w:rsidR="008625BA" w:rsidRPr="00133CB5" w:rsidRDefault="008625BA" w:rsidP="008625BA">
            <w:pPr>
              <w:spacing w:before="120"/>
              <w:rPr>
                <w:b/>
                <w:bCs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 przedstawienie prezentacji multimedialnej przez każdego dyplomanta z zakresu badań literaturowych w temacie pracy dyplomowej oraz wybranych technologii i narzędzi do jego realizacji.</w:t>
            </w:r>
          </w:p>
          <w:p w14:paraId="2076288E" w14:textId="77777777" w:rsidR="008625BA" w:rsidRPr="00133CB5" w:rsidRDefault="008625BA" w:rsidP="008625BA">
            <w:pPr>
              <w:spacing w:before="4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- prace nad stroną praktyczną projektu dyplomowego, </w:t>
            </w:r>
          </w:p>
          <w:p w14:paraId="6FFEA274" w14:textId="77777777" w:rsidR="008625BA" w:rsidRPr="00133CB5" w:rsidRDefault="008625BA" w:rsidP="008625BA">
            <w:pPr>
              <w:spacing w:before="4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prace nad tekstem pracy dyplomowej,</w:t>
            </w:r>
          </w:p>
          <w:p w14:paraId="16AB384D" w14:textId="77777777" w:rsidR="008625BA" w:rsidRPr="00133CB5" w:rsidRDefault="008625BA" w:rsidP="008625BA">
            <w:pPr>
              <w:spacing w:before="4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lastRenderedPageBreak/>
              <w:t>- przedstawienie drugiej prezentacji multimedialnej przez każdego dyplomanta przedstawiającej uzyskane wyniki projektu dyplomowego.</w:t>
            </w:r>
          </w:p>
          <w:p w14:paraId="18E9B44E" w14:textId="419B94B3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8625BA" w:rsidRPr="00133CB5" w14:paraId="1AC6AC8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7FF5E04" w14:textId="77777777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8625BA" w:rsidRPr="00133CB5" w14:paraId="059495AA" w14:textId="77777777" w:rsidTr="0008451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6EDBC27" w14:textId="77777777" w:rsidR="008625BA" w:rsidRPr="00133CB5" w:rsidRDefault="008625BA" w:rsidP="008625BA">
            <w:pPr>
              <w:snapToGrid w:val="0"/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Zakres seminarium obejmuje:</w:t>
            </w:r>
          </w:p>
          <w:p w14:paraId="0957DE9E" w14:textId="77777777" w:rsidR="008625BA" w:rsidRPr="00133CB5" w:rsidRDefault="008625BA" w:rsidP="008625BA">
            <w:pPr>
              <w:snapToGrid w:val="0"/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omówienie wymogów regulaminowych uzyskania dyplomu inżyniera i wymagań stawianych pracom dyplomowym oraz przedstawienie przebiegu obrony pracy dyplomowej,</w:t>
            </w:r>
          </w:p>
          <w:p w14:paraId="0B03FA97" w14:textId="77777777" w:rsidR="008625BA" w:rsidRPr="00133CB5" w:rsidRDefault="008625BA" w:rsidP="008625BA">
            <w:pPr>
              <w:snapToGrid w:val="0"/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przedstawienie zasad organizacji prac i badań własnych, poznanie zasad korzystania z literatury naukowej i technicznej,</w:t>
            </w:r>
          </w:p>
          <w:p w14:paraId="32B12642" w14:textId="77777777" w:rsidR="008625BA" w:rsidRPr="00133CB5" w:rsidRDefault="008625BA" w:rsidP="008625BA">
            <w:pPr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- omówienie zasad pisania pracy dyplomowej: technika pisania, przygotowanie edytorskie pracy, </w:t>
            </w:r>
          </w:p>
          <w:p w14:paraId="51157CAE" w14:textId="77777777" w:rsidR="008625BA" w:rsidRPr="00133CB5" w:rsidRDefault="008625BA" w:rsidP="008625BA">
            <w:pPr>
              <w:spacing w:before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praca ze standardami i normami stosowanymi w informatyce.</w:t>
            </w:r>
          </w:p>
          <w:p w14:paraId="405CFCB9" w14:textId="77777777" w:rsidR="008625BA" w:rsidRPr="00133CB5" w:rsidRDefault="008625BA" w:rsidP="008625BA">
            <w:pPr>
              <w:spacing w:before="40"/>
              <w:rPr>
                <w:sz w:val="24"/>
                <w:szCs w:val="24"/>
              </w:rPr>
            </w:pPr>
          </w:p>
          <w:p w14:paraId="52D662AE" w14:textId="4A58130F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W tym treści powiązane z praktycznym przygotowaniem zawodowym: [20%]</w:t>
            </w:r>
          </w:p>
        </w:tc>
      </w:tr>
      <w:tr w:rsidR="008625BA" w:rsidRPr="00133CB5" w14:paraId="627CD7C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03E562D" w14:textId="77777777" w:rsidR="008625BA" w:rsidRPr="00133CB5" w:rsidRDefault="008625BA" w:rsidP="008625BA">
            <w:pPr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625BA" w:rsidRPr="00133CB5" w14:paraId="1D90D845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E1E64" w14:textId="77777777" w:rsidR="008625BA" w:rsidRPr="00133CB5" w:rsidRDefault="008625BA" w:rsidP="008625BA">
            <w:pPr>
              <w:rPr>
                <w:sz w:val="24"/>
                <w:szCs w:val="24"/>
              </w:rPr>
            </w:pPr>
          </w:p>
        </w:tc>
      </w:tr>
    </w:tbl>
    <w:p w14:paraId="58C57ECB" w14:textId="77777777" w:rsidR="00505FE4" w:rsidRPr="00133CB5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8625BA" w:rsidRPr="00133CB5" w14:paraId="57AEB62D" w14:textId="77777777" w:rsidTr="008625BA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26A3" w14:textId="77777777" w:rsidR="008625BA" w:rsidRPr="00133CB5" w:rsidRDefault="008625BA" w:rsidP="008625BA">
            <w:pPr>
              <w:spacing w:before="120" w:after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CFC7A" w14:textId="404ADA42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Literatura przedmiotowa z zakresu studiów</w:t>
            </w:r>
          </w:p>
        </w:tc>
      </w:tr>
      <w:tr w:rsidR="008625BA" w:rsidRPr="00133CB5" w14:paraId="39E403E1" w14:textId="77777777" w:rsidTr="008625B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BEE0" w14:textId="77777777" w:rsidR="008625BA" w:rsidRPr="00133CB5" w:rsidRDefault="008625BA" w:rsidP="008625BA">
            <w:pPr>
              <w:spacing w:before="120" w:after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9A921B" w14:textId="77777777" w:rsidR="008625BA" w:rsidRPr="00133CB5" w:rsidRDefault="008625BA" w:rsidP="008625BA">
            <w:pPr>
              <w:ind w:left="72"/>
              <w:rPr>
                <w:sz w:val="24"/>
                <w:szCs w:val="24"/>
              </w:rPr>
            </w:pPr>
          </w:p>
        </w:tc>
      </w:tr>
      <w:tr w:rsidR="008625BA" w:rsidRPr="00133CB5" w14:paraId="416F9A7B" w14:textId="77777777" w:rsidTr="008625B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A221" w14:textId="77777777" w:rsidR="008625BA" w:rsidRPr="00133CB5" w:rsidRDefault="008625BA" w:rsidP="008625BA">
            <w:pPr>
              <w:spacing w:before="120" w:after="120"/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A3E8B3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mallCaps/>
                <w:sz w:val="24"/>
                <w:szCs w:val="24"/>
              </w:rPr>
              <w:t>metody podające (</w:t>
            </w:r>
            <w:r w:rsidRPr="00133CB5">
              <w:rPr>
                <w:sz w:val="24"/>
                <w:szCs w:val="24"/>
              </w:rPr>
              <w:t>wykład z prezentacją multimedialną, objaśnienia)</w:t>
            </w:r>
          </w:p>
          <w:p w14:paraId="3522E2E2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mallCaps/>
                <w:sz w:val="24"/>
                <w:szCs w:val="24"/>
              </w:rPr>
              <w:t>metody praktyczne</w:t>
            </w:r>
            <w:r w:rsidRPr="00133CB5">
              <w:rPr>
                <w:sz w:val="24"/>
                <w:szCs w:val="24"/>
              </w:rPr>
              <w:t xml:space="preserve"> (oparte na praktycznej działalności studentów, metoda projektów, streszczenia, referaty)</w:t>
            </w:r>
          </w:p>
          <w:p w14:paraId="6AD9D28F" w14:textId="1666D95D" w:rsidR="008625BA" w:rsidRPr="00133CB5" w:rsidRDefault="008625BA" w:rsidP="008625BA">
            <w:pPr>
              <w:ind w:left="72"/>
              <w:rPr>
                <w:sz w:val="24"/>
                <w:szCs w:val="24"/>
              </w:rPr>
            </w:pPr>
            <w:r w:rsidRPr="00133CB5">
              <w:rPr>
                <w:smallCaps/>
                <w:sz w:val="24"/>
                <w:szCs w:val="24"/>
              </w:rPr>
              <w:t>metody problemowe</w:t>
            </w:r>
            <w:r w:rsidRPr="00133CB5">
              <w:rPr>
                <w:sz w:val="24"/>
                <w:szCs w:val="24"/>
              </w:rPr>
              <w:t xml:space="preserve"> (wykład problemowy, konwersatoryjny, dyskusja, samodzielne dochodzenie do wiedzy, metody aktywizujące: burza mózgów,   metoda sytuacyjna i symulacyjna, metoda przypadków itp.)</w:t>
            </w:r>
          </w:p>
        </w:tc>
      </w:tr>
      <w:tr w:rsidR="00505FE4" w:rsidRPr="00133CB5" w14:paraId="5599A61B" w14:textId="77777777" w:rsidTr="008625BA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863520" w14:textId="77777777" w:rsidR="00505FE4" w:rsidRPr="00133CB5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101AA" w14:textId="77777777" w:rsidR="00505FE4" w:rsidRPr="00133CB5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0286415D" w14:textId="77777777" w:rsidR="00505FE4" w:rsidRPr="00133CB5" w:rsidRDefault="00505FE4" w:rsidP="00505FE4">
      <w:pPr>
        <w:rPr>
          <w:sz w:val="22"/>
          <w:szCs w:val="22"/>
        </w:rPr>
      </w:pPr>
      <w:r w:rsidRPr="00133CB5">
        <w:rPr>
          <w:sz w:val="22"/>
          <w:szCs w:val="22"/>
        </w:rPr>
        <w:t>* Literatura może być zmieniona po akceptacji Dyrektora Instytutu</w:t>
      </w:r>
    </w:p>
    <w:p w14:paraId="7386414F" w14:textId="77777777" w:rsidR="00505FE4" w:rsidRPr="00133CB5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133CB5" w14:paraId="702CF36C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00845A35" w14:textId="77777777" w:rsidR="00505FE4" w:rsidRPr="00133CB5" w:rsidRDefault="00505FE4" w:rsidP="00F77DC4">
            <w:pPr>
              <w:jc w:val="center"/>
              <w:rPr>
                <w:sz w:val="22"/>
                <w:szCs w:val="22"/>
              </w:rPr>
            </w:pPr>
            <w:r w:rsidRPr="00133CB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855A06" w14:textId="77777777" w:rsidR="00505FE4" w:rsidRPr="00133CB5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6DB8FEB" w14:textId="77777777" w:rsidR="00505FE4" w:rsidRPr="00133CB5" w:rsidRDefault="00505FE4" w:rsidP="00F77DC4">
            <w:pPr>
              <w:jc w:val="center"/>
              <w:rPr>
                <w:sz w:val="18"/>
                <w:szCs w:val="18"/>
              </w:rPr>
            </w:pPr>
            <w:r w:rsidRPr="00133CB5">
              <w:rPr>
                <w:sz w:val="18"/>
                <w:szCs w:val="18"/>
              </w:rPr>
              <w:t>Nr efektu uczenia się/grupy efektów</w:t>
            </w:r>
            <w:r w:rsidRPr="00133CB5">
              <w:rPr>
                <w:sz w:val="18"/>
                <w:szCs w:val="18"/>
              </w:rPr>
              <w:br/>
            </w:r>
          </w:p>
        </w:tc>
      </w:tr>
      <w:tr w:rsidR="008625BA" w:rsidRPr="00133CB5" w14:paraId="501A12FA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37A43" w14:textId="04663CAF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Ocena znajomości zasad pisania pracy dyplomowej inżynierskiej na podstawie całości lub części pracy dyplomowej(do oceny wymagane przynajmniej: spis treści, wstęp, fragmenty rozdziałów części teoretycznej, zakończenie, bibliografia części teoretycznej)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F611EA" w14:textId="6132B407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 xml:space="preserve">01,02,03,13, </w:t>
            </w:r>
          </w:p>
        </w:tc>
      </w:tr>
      <w:tr w:rsidR="008625BA" w:rsidRPr="00133CB5" w14:paraId="0285A52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59A162" w14:textId="7131620F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Poddaje nauczycielowi i innym dyplomantom do weryfikacji podczas prezentacji projektu przygotowane środowisko wytwórcze i swoją znajomość obsługi tego środowiska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910BFD" w14:textId="0E8BBA69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06,11,12</w:t>
            </w:r>
          </w:p>
        </w:tc>
      </w:tr>
      <w:tr w:rsidR="008625BA" w:rsidRPr="00133CB5" w14:paraId="46CBDDA9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D9EA" w14:textId="217B036C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Przynajmniej dwukrotnie w semestrze student prezentuje publicznie, poddając pod ostrze krytyki, swoją  a) definicję problemu i jego granic, b)koncepcję rozwiązania, c)zasoby wiedzy oraz  obraną technologię, d)realizowane rozwiązanie  w fazie początkowej, połowicznej, końcowej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F2985D" w14:textId="073EFF55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04,05,07,09,10,11,12,13,14</w:t>
            </w:r>
          </w:p>
        </w:tc>
      </w:tr>
      <w:tr w:rsidR="008625BA" w:rsidRPr="00133CB5" w14:paraId="4137E266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66E0" w14:textId="16D62318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 xml:space="preserve">Na koniec semestru oddaje opiekunowi pracy do recenzji opracowany tekst pracy dyplomowej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E67FC" w14:textId="300D0093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08,13</w:t>
            </w:r>
          </w:p>
        </w:tc>
      </w:tr>
      <w:tr w:rsidR="008625BA" w:rsidRPr="00133CB5" w14:paraId="6848E6BB" w14:textId="77777777" w:rsidTr="008625BA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F53135" w14:textId="77777777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F976E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Podstawą uzyskania oceny pozytywnej jest ukończenie pracy dyplomowej potwierdzone przez promotora  wpisem końcowym na karcie konsultacji.</w:t>
            </w:r>
          </w:p>
          <w:p w14:paraId="7F31410E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Na ocenę za przedmiot składają się:</w:t>
            </w:r>
          </w:p>
          <w:p w14:paraId="1F99BE15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- obecność na zajęciach seminaryjnych - 10% oceny, </w:t>
            </w:r>
          </w:p>
          <w:p w14:paraId="681DF92D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lastRenderedPageBreak/>
              <w:t>- ocena znajomości zasad pisania pracy dyplomowej wydana na podstawie tekstu całości lub części pracy dyplomowej – 40% oceny,</w:t>
            </w:r>
          </w:p>
          <w:p w14:paraId="60ED3379" w14:textId="77777777" w:rsidR="008625BA" w:rsidRPr="00133CB5" w:rsidRDefault="008625BA" w:rsidP="008625BA">
            <w:pPr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- obecność na zajęciach projektowych – 10% oceny,</w:t>
            </w:r>
          </w:p>
          <w:p w14:paraId="346D830A" w14:textId="06DC9A07" w:rsidR="008625BA" w:rsidRPr="00133CB5" w:rsidRDefault="008625BA" w:rsidP="008625BA">
            <w:pPr>
              <w:rPr>
                <w:sz w:val="22"/>
                <w:szCs w:val="22"/>
              </w:rPr>
            </w:pPr>
            <w:r w:rsidRPr="00133CB5">
              <w:rPr>
                <w:sz w:val="24"/>
                <w:szCs w:val="24"/>
              </w:rPr>
              <w:t xml:space="preserve">- ocena za przygotowane i wygłoszenie z pomocą prezentacji multimedialnej dwóch referatów z zakresu projektu inżynierskiego – każdy referat 20% oceny (łącznie 40% oceny). </w:t>
            </w:r>
          </w:p>
        </w:tc>
      </w:tr>
    </w:tbl>
    <w:p w14:paraId="4FC87471" w14:textId="77777777" w:rsidR="00505FE4" w:rsidRPr="00133CB5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133CB5" w14:paraId="60CB772F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827EB17" w14:textId="77777777" w:rsidR="00505FE4" w:rsidRPr="00133CB5" w:rsidRDefault="00505FE4" w:rsidP="00F77DC4">
            <w:pPr>
              <w:jc w:val="center"/>
              <w:rPr>
                <w:b/>
              </w:rPr>
            </w:pPr>
          </w:p>
          <w:p w14:paraId="0E72BB9B" w14:textId="77777777" w:rsidR="00505FE4" w:rsidRPr="00133CB5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NAKŁAD PRACY STUDENTA</w:t>
            </w:r>
          </w:p>
          <w:p w14:paraId="6293F283" w14:textId="77777777" w:rsidR="00505FE4" w:rsidRPr="00133CB5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133CB5" w14:paraId="53DE81B2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A83FFB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69AB6E53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B466F4" w14:textId="77777777" w:rsidR="00505FE4" w:rsidRPr="00133CB5" w:rsidRDefault="00505FE4" w:rsidP="00F77DC4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133CB5" w14:paraId="57C9A71B" w14:textId="77777777" w:rsidTr="008625BA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689A" w14:textId="77777777" w:rsidR="00505FE4" w:rsidRPr="00133CB5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94BE" w14:textId="77777777" w:rsidR="00505FE4" w:rsidRPr="00133CB5" w:rsidRDefault="00505FE4" w:rsidP="00F77DC4">
            <w:pPr>
              <w:jc w:val="center"/>
            </w:pPr>
            <w:r w:rsidRPr="00133CB5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0AB9" w14:textId="77777777" w:rsidR="00505FE4" w:rsidRPr="00133CB5" w:rsidRDefault="00505FE4" w:rsidP="00F77DC4">
            <w:pPr>
              <w:jc w:val="center"/>
            </w:pPr>
            <w:r w:rsidRPr="00133CB5">
              <w:t xml:space="preserve">W tym zajęcia powiązane </w:t>
            </w:r>
            <w:r w:rsidRPr="00133CB5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62E42E9" w14:textId="77777777" w:rsidR="00505FE4" w:rsidRPr="00133CB5" w:rsidRDefault="00505FE4" w:rsidP="00F77DC4">
            <w:pPr>
              <w:jc w:val="center"/>
              <w:rPr>
                <w:color w:val="FF0000"/>
              </w:rPr>
            </w:pPr>
            <w:r w:rsidRPr="00133CB5">
              <w:t>W tym udział w zajęciach przeprowadzanych z wykorzystaniem metod i</w:t>
            </w:r>
            <w:r w:rsidR="00A4490B" w:rsidRPr="00133CB5">
              <w:t> </w:t>
            </w:r>
            <w:r w:rsidRPr="00133CB5">
              <w:t>technik kształcenia na odległość</w:t>
            </w:r>
          </w:p>
        </w:tc>
      </w:tr>
      <w:tr w:rsidR="00505FE4" w:rsidRPr="00133CB5" w14:paraId="70F13CE1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9511" w14:textId="77777777" w:rsidR="00505FE4" w:rsidRPr="00133CB5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F9A58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14D5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91AAE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33CB5" w14:paraId="152F3CDF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9825D" w14:textId="77777777" w:rsidR="00505FE4" w:rsidRPr="00133CB5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2916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2236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D136C7" w14:textId="77777777" w:rsidR="00505FE4" w:rsidRPr="00133CB5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8625BA" w:rsidRPr="00133CB5" w14:paraId="2AFC4C0B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02EA" w14:textId="77777777" w:rsidR="008625BA" w:rsidRPr="00133CB5" w:rsidRDefault="008625BA" w:rsidP="0086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33CB5">
              <w:rPr>
                <w:sz w:val="24"/>
                <w:szCs w:val="24"/>
              </w:rPr>
              <w:t>Udział w ćwiczeniach audytoryjnych</w:t>
            </w:r>
            <w:r w:rsidRPr="00133CB5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A4ED" w14:textId="48E92283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A61" w14:textId="32DDEA1C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CE9A24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</w:p>
        </w:tc>
      </w:tr>
      <w:tr w:rsidR="008625BA" w:rsidRPr="00133CB5" w14:paraId="28166EB2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0A3B" w14:textId="77777777" w:rsidR="008625BA" w:rsidRPr="00133CB5" w:rsidRDefault="008625BA" w:rsidP="0086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30CE" w14:textId="066B0AF1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3198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75722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</w:p>
        </w:tc>
      </w:tr>
      <w:tr w:rsidR="008625BA" w:rsidRPr="00133CB5" w14:paraId="3435FC19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771B" w14:textId="77777777" w:rsidR="008625BA" w:rsidRPr="00133CB5" w:rsidRDefault="008625BA" w:rsidP="0086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Przygotowanie projektu / eseju / itp.</w:t>
            </w:r>
            <w:r w:rsidRPr="00133CB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3BD8" w14:textId="538F8010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40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C32F" w14:textId="4330CEB6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40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BA356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</w:p>
        </w:tc>
      </w:tr>
      <w:tr w:rsidR="008625BA" w:rsidRPr="00133CB5" w14:paraId="50924F6F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2D77" w14:textId="77777777" w:rsidR="008625BA" w:rsidRPr="00133CB5" w:rsidRDefault="008625BA" w:rsidP="0086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F4AA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EDB6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0B53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</w:p>
        </w:tc>
      </w:tr>
      <w:tr w:rsidR="008625BA" w:rsidRPr="00133CB5" w14:paraId="4F628A1B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3ED3" w14:textId="77777777" w:rsidR="008625BA" w:rsidRPr="00133CB5" w:rsidRDefault="008625BA" w:rsidP="0086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4E7" w14:textId="42770158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9FF" w14:textId="6A7B7604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1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871CC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</w:p>
        </w:tc>
      </w:tr>
      <w:tr w:rsidR="008625BA" w:rsidRPr="00133CB5" w14:paraId="57FF1B6A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1656" w14:textId="77777777" w:rsidR="008625BA" w:rsidRPr="00133CB5" w:rsidRDefault="008625BA" w:rsidP="0086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3A0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2EC7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2379A8" w14:textId="77777777" w:rsidR="008625BA" w:rsidRPr="00133CB5" w:rsidRDefault="008625BA" w:rsidP="008625BA">
            <w:pPr>
              <w:jc w:val="center"/>
              <w:rPr>
                <w:sz w:val="24"/>
                <w:szCs w:val="24"/>
              </w:rPr>
            </w:pPr>
          </w:p>
        </w:tc>
      </w:tr>
      <w:tr w:rsidR="008625BA" w:rsidRPr="00133CB5" w14:paraId="52ADC1D9" w14:textId="77777777" w:rsidTr="008625BA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953C" w14:textId="77777777" w:rsidR="008625BA" w:rsidRPr="00133CB5" w:rsidRDefault="008625BA" w:rsidP="008625BA">
            <w:pPr>
              <w:spacing w:before="60" w:after="60"/>
              <w:rPr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5EF" w14:textId="1D6B6A9F" w:rsidR="008625BA" w:rsidRPr="00133CB5" w:rsidRDefault="008625BA" w:rsidP="008625B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82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4478" w14:textId="3CE61035" w:rsidR="008625BA" w:rsidRPr="00133CB5" w:rsidRDefault="008625BA" w:rsidP="008625BA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56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BE96D8" w14:textId="77777777" w:rsidR="008625BA" w:rsidRPr="00133CB5" w:rsidRDefault="008625BA" w:rsidP="0086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133CB5" w14:paraId="1D04C272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27274" w14:textId="77777777" w:rsidR="00505FE4" w:rsidRPr="00133CB5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61DB710" w14:textId="25064D92" w:rsidR="00505FE4" w:rsidRPr="00133CB5" w:rsidRDefault="008625B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133CB5" w14:paraId="1BBCEDF4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45CE3" w14:textId="77777777" w:rsidR="00505FE4" w:rsidRPr="00133CB5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33CB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E8C699F" w14:textId="084F2D88" w:rsidR="00505FE4" w:rsidRPr="00133CB5" w:rsidRDefault="008625BA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33CB5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133CB5" w14:paraId="6622029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1606A" w14:textId="77777777" w:rsidR="00505FE4" w:rsidRPr="00133CB5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133CB5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1DC93E1" w14:textId="77777777" w:rsidR="00505FE4" w:rsidRPr="00133CB5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133CB5" w14:paraId="6AF8B1A9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1CB461C" w14:textId="77777777" w:rsidR="00505FE4" w:rsidRPr="00133CB5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E4D6A6D" w14:textId="5E8D8D17" w:rsidR="00505FE4" w:rsidRPr="00133CB5" w:rsidRDefault="008625BA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33CB5">
              <w:rPr>
                <w:sz w:val="24"/>
                <w:szCs w:val="24"/>
              </w:rPr>
              <w:t>32</w:t>
            </w:r>
            <w:r w:rsidRPr="00133CB5">
              <w:rPr>
                <w:sz w:val="24"/>
                <w:szCs w:val="24"/>
              </w:rPr>
              <w:br/>
            </w:r>
            <w:r w:rsidRPr="00133CB5">
              <w:rPr>
                <w:b/>
                <w:bCs/>
                <w:sz w:val="24"/>
                <w:szCs w:val="24"/>
              </w:rPr>
              <w:t>1,2 ECTS</w:t>
            </w:r>
          </w:p>
        </w:tc>
      </w:tr>
    </w:tbl>
    <w:p w14:paraId="61C486F8" w14:textId="77777777" w:rsidR="00DB50E0" w:rsidRPr="00133CB5" w:rsidRDefault="00DB50E0" w:rsidP="00505FE4"/>
    <w:sectPr w:rsidR="00DB50E0" w:rsidRPr="00133CB5" w:rsidSect="006369D6">
      <w:footerReference w:type="even" r:id="rId6"/>
      <w:footerReference w:type="default" r:id="rId7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35516" w14:textId="77777777" w:rsidR="008625BA" w:rsidRDefault="008625BA" w:rsidP="00505FE4">
      <w:r>
        <w:separator/>
      </w:r>
    </w:p>
  </w:endnote>
  <w:endnote w:type="continuationSeparator" w:id="0">
    <w:p w14:paraId="62399502" w14:textId="77777777" w:rsidR="008625BA" w:rsidRDefault="008625BA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20CE8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9FB7C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4B8E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C5B7BB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00344" w14:textId="77777777" w:rsidR="008625BA" w:rsidRDefault="008625BA" w:rsidP="00505FE4">
      <w:r>
        <w:separator/>
      </w:r>
    </w:p>
  </w:footnote>
  <w:footnote w:type="continuationSeparator" w:id="0">
    <w:p w14:paraId="6E85929D" w14:textId="77777777" w:rsidR="008625BA" w:rsidRDefault="008625BA" w:rsidP="00505FE4">
      <w:r>
        <w:continuationSeparator/>
      </w:r>
    </w:p>
  </w:footnote>
  <w:footnote w:id="1">
    <w:p w14:paraId="536AAEFA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5BA"/>
    <w:rsid w:val="00133CB5"/>
    <w:rsid w:val="00177BC7"/>
    <w:rsid w:val="001C740D"/>
    <w:rsid w:val="002A7236"/>
    <w:rsid w:val="00505FE4"/>
    <w:rsid w:val="006369D6"/>
    <w:rsid w:val="00855DAC"/>
    <w:rsid w:val="008625BA"/>
    <w:rsid w:val="008A2D5A"/>
    <w:rsid w:val="00A0655B"/>
    <w:rsid w:val="00A4490B"/>
    <w:rsid w:val="00DB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178CD"/>
  <w15:chartTrackingRefBased/>
  <w15:docId w15:val="{0D516445-FC70-4C71-8C9D-57521858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customStyle="1" w:styleId="Tekstpodstawowywcity21">
    <w:name w:val="Tekst podstawowy wcięty 21"/>
    <w:basedOn w:val="Normalny"/>
    <w:rsid w:val="008625BA"/>
    <w:pPr>
      <w:suppressAutoHyphens/>
      <w:spacing w:after="120" w:line="480" w:lineRule="auto"/>
      <w:ind w:left="283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A6FE78-E588-49FB-8C50-CB9DFB29BD58}"/>
</file>

<file path=customXml/itemProps2.xml><?xml version="1.0" encoding="utf-8"?>
<ds:datastoreItem xmlns:ds="http://schemas.openxmlformats.org/officeDocument/2006/customXml" ds:itemID="{91CA109C-D3E5-418E-896D-083FB801C4F9}"/>
</file>

<file path=customXml/itemProps3.xml><?xml version="1.0" encoding="utf-8"?>
<ds:datastoreItem xmlns:ds="http://schemas.openxmlformats.org/officeDocument/2006/customXml" ds:itemID="{DE6AF0DE-6611-4F55-ABF2-900C9BF6514E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8</TotalTime>
  <Pages>4</Pages>
  <Words>1203</Words>
  <Characters>7220</Characters>
  <Application>Microsoft Office Word</Application>
  <DocSecurity>0</DocSecurity>
  <Lines>60</Lines>
  <Paragraphs>16</Paragraphs>
  <ScaleCrop>false</ScaleCrop>
  <Company>Panstwowa Wyzsza Szkola Zawodowa w Elblagu</Company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3</cp:revision>
  <cp:lastPrinted>2023-12-05T12:20:00Z</cp:lastPrinted>
  <dcterms:created xsi:type="dcterms:W3CDTF">2024-08-21T19:55:00Z</dcterms:created>
  <dcterms:modified xsi:type="dcterms:W3CDTF">2024-08-21T20:04:00Z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